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844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0"/>
      </w:tblGrid>
      <w:tr w:rsidR="00B149E9" w:rsidRPr="00094775" w:rsidTr="00094775">
        <w:tc>
          <w:tcPr>
            <w:tcW w:w="1378" w:type="dxa"/>
            <w:gridSpan w:val="2"/>
          </w:tcPr>
          <w:p w:rsidR="00B149E9" w:rsidRPr="00094775" w:rsidRDefault="00B149E9" w:rsidP="00094775">
            <w:pPr>
              <w:spacing w:after="0" w:line="240" w:lineRule="auto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Adı</w:t>
            </w:r>
          </w:p>
        </w:tc>
        <w:tc>
          <w:tcPr>
            <w:tcW w:w="2067" w:type="dxa"/>
            <w:gridSpan w:val="3"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4823" w:type="dxa"/>
            <w:gridSpan w:val="7"/>
            <w:vMerge w:val="restart"/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2015-2016 </w:t>
            </w:r>
            <w:r w:rsidRPr="00094775">
              <w:rPr>
                <w:szCs w:val="16"/>
              </w:rPr>
              <w:t xml:space="preserve">Öğretim Yılı  </w:t>
            </w:r>
          </w:p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  <w:r w:rsidRPr="00094775">
              <w:rPr>
                <w:szCs w:val="16"/>
              </w:rPr>
              <w:t>Karabük Demir Çelik Anadolu Lisesi</w:t>
            </w:r>
          </w:p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12. Sınıf GEOMETRİ</w:t>
            </w:r>
            <w:r w:rsidRPr="00094775">
              <w:rPr>
                <w:szCs w:val="16"/>
              </w:rPr>
              <w:t xml:space="preserve"> Dersi </w:t>
            </w:r>
            <w:r w:rsidRPr="00094775">
              <w:rPr>
                <w:b/>
                <w:szCs w:val="16"/>
              </w:rPr>
              <w:t xml:space="preserve">I. Dönem  </w:t>
            </w:r>
          </w:p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  <w:r w:rsidRPr="00094775">
              <w:rPr>
                <w:b/>
                <w:szCs w:val="16"/>
              </w:rPr>
              <w:t>2. Ortak Yazılı</w:t>
            </w:r>
            <w:r w:rsidRPr="00094775">
              <w:rPr>
                <w:szCs w:val="16"/>
              </w:rPr>
              <w:t xml:space="preserve">  SORULARI</w:t>
            </w: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1379" w:type="dxa"/>
            <w:gridSpan w:val="2"/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  <w:r w:rsidRPr="00094775">
              <w:rPr>
                <w:szCs w:val="16"/>
              </w:rPr>
              <w:t>Grubu</w:t>
            </w:r>
          </w:p>
        </w:tc>
      </w:tr>
      <w:tr w:rsidR="00B149E9" w:rsidRPr="00094775" w:rsidTr="00094775">
        <w:tc>
          <w:tcPr>
            <w:tcW w:w="1378" w:type="dxa"/>
            <w:gridSpan w:val="2"/>
          </w:tcPr>
          <w:p w:rsidR="00B149E9" w:rsidRPr="00094775" w:rsidRDefault="00B149E9" w:rsidP="00094775">
            <w:pPr>
              <w:spacing w:after="0" w:line="240" w:lineRule="auto"/>
              <w:rPr>
                <w:b/>
                <w:sz w:val="24"/>
                <w:szCs w:val="16"/>
              </w:rPr>
            </w:pPr>
            <w:r w:rsidRPr="00094775">
              <w:rPr>
                <w:b/>
                <w:sz w:val="24"/>
                <w:szCs w:val="16"/>
              </w:rPr>
              <w:t>Soyadı</w:t>
            </w:r>
          </w:p>
        </w:tc>
        <w:tc>
          <w:tcPr>
            <w:tcW w:w="2067" w:type="dxa"/>
            <w:gridSpan w:val="3"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4823" w:type="dxa"/>
            <w:gridSpan w:val="7"/>
            <w:vMerge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1379" w:type="dxa"/>
            <w:gridSpan w:val="2"/>
            <w:vMerge w:val="restart"/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 w:val="28"/>
                <w:szCs w:val="16"/>
              </w:rPr>
            </w:pPr>
            <w:r w:rsidRPr="00094775">
              <w:rPr>
                <w:b/>
                <w:sz w:val="56"/>
                <w:szCs w:val="16"/>
              </w:rPr>
              <w:t>D</w:t>
            </w:r>
          </w:p>
        </w:tc>
      </w:tr>
      <w:tr w:rsidR="00B149E9" w:rsidRPr="00094775" w:rsidTr="00094775">
        <w:tc>
          <w:tcPr>
            <w:tcW w:w="1378" w:type="dxa"/>
            <w:gridSpan w:val="2"/>
          </w:tcPr>
          <w:p w:rsidR="00B149E9" w:rsidRPr="00094775" w:rsidRDefault="00B149E9" w:rsidP="00094775">
            <w:pPr>
              <w:spacing w:after="0" w:line="240" w:lineRule="auto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Sınıfı</w:t>
            </w:r>
          </w:p>
        </w:tc>
        <w:tc>
          <w:tcPr>
            <w:tcW w:w="2067" w:type="dxa"/>
            <w:gridSpan w:val="3"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4823" w:type="dxa"/>
            <w:gridSpan w:val="7"/>
            <w:vMerge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1379" w:type="dxa"/>
            <w:gridSpan w:val="2"/>
            <w:vMerge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c>
          <w:tcPr>
            <w:tcW w:w="1378" w:type="dxa"/>
            <w:gridSpan w:val="2"/>
          </w:tcPr>
          <w:p w:rsidR="00B149E9" w:rsidRPr="00094775" w:rsidRDefault="00B149E9" w:rsidP="00094775">
            <w:pPr>
              <w:spacing w:after="0" w:line="240" w:lineRule="auto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No</w:t>
            </w:r>
          </w:p>
        </w:tc>
        <w:tc>
          <w:tcPr>
            <w:tcW w:w="2067" w:type="dxa"/>
            <w:gridSpan w:val="3"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4823" w:type="dxa"/>
            <w:gridSpan w:val="7"/>
            <w:vMerge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1379" w:type="dxa"/>
            <w:gridSpan w:val="2"/>
            <w:vMerge/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c>
          <w:tcPr>
            <w:tcW w:w="534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1.</w:t>
            </w:r>
          </w:p>
        </w:tc>
        <w:tc>
          <w:tcPr>
            <w:tcW w:w="10491" w:type="dxa"/>
            <w:gridSpan w:val="1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194.25pt;height:84pt;visibility:visible">
                  <v:imagedata r:id="rId4" o:title=""/>
                </v:shape>
              </w:pict>
            </w:r>
          </w:p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2.</w:t>
            </w:r>
          </w:p>
        </w:tc>
        <w:tc>
          <w:tcPr>
            <w:tcW w:w="10491" w:type="dxa"/>
            <w:gridSpan w:val="1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_x0000_i1026" type="#_x0000_t75" style="width:199.5pt;height:84pt;visibility:visible">
                  <v:imagedata r:id="rId5" o:title=""/>
                </v:shape>
              </w:pict>
            </w:r>
          </w:p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3.</w:t>
            </w:r>
          </w:p>
        </w:tc>
        <w:tc>
          <w:tcPr>
            <w:tcW w:w="10491" w:type="dxa"/>
            <w:gridSpan w:val="1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6" o:spid="_x0000_i1027" type="#_x0000_t75" style="width:186pt;height:54pt;visibility:visible">
                  <v:imagedata r:id="rId6" o:title=""/>
                </v:shape>
              </w:pict>
            </w: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4.</w:t>
            </w:r>
          </w:p>
        </w:tc>
        <w:tc>
          <w:tcPr>
            <w:tcW w:w="10491" w:type="dxa"/>
            <w:gridSpan w:val="1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4" o:spid="_x0000_i1028" type="#_x0000_t75" style="width:222.75pt;height:64.5pt;visibility:visible">
                  <v:imagedata r:id="rId7" o:title=""/>
                </v:shape>
              </w:pict>
            </w: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5.</w:t>
            </w:r>
          </w:p>
        </w:tc>
        <w:tc>
          <w:tcPr>
            <w:tcW w:w="10491" w:type="dxa"/>
            <w:gridSpan w:val="1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7" o:spid="_x0000_i1029" type="#_x0000_t75" style="width:224.25pt;height:59.25pt;visibility:visible">
                  <v:imagedata r:id="rId8" o:title=""/>
                </v:shape>
              </w:pict>
            </w:r>
          </w:p>
        </w:tc>
      </w:tr>
    </w:tbl>
    <w:p w:rsidR="00B149E9" w:rsidRDefault="00B149E9" w:rsidP="004325BB">
      <w:pPr>
        <w:rPr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533"/>
        <w:gridCol w:w="2067"/>
        <w:gridCol w:w="2067"/>
        <w:gridCol w:w="2067"/>
        <w:gridCol w:w="2757"/>
      </w:tblGrid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6.</w:t>
            </w:r>
          </w:p>
        </w:tc>
        <w:tc>
          <w:tcPr>
            <w:tcW w:w="10491" w:type="dxa"/>
            <w:gridSpan w:val="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5" o:spid="_x0000_i1030" type="#_x0000_t75" style="width:198.75pt;height:54.75pt;visibility:visible">
                  <v:imagedata r:id="rId9" o:title=""/>
                </v:shape>
              </w:pict>
            </w:r>
          </w:p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7.</w:t>
            </w:r>
          </w:p>
        </w:tc>
        <w:tc>
          <w:tcPr>
            <w:tcW w:w="10491" w:type="dxa"/>
            <w:gridSpan w:val="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1" o:spid="_x0000_i1031" type="#_x0000_t75" style="width:181.5pt;height:62.25pt;visibility:visible">
                  <v:imagedata r:id="rId10" o:title=""/>
                </v:shape>
              </w:pict>
            </w: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8.</w:t>
            </w:r>
          </w:p>
        </w:tc>
        <w:tc>
          <w:tcPr>
            <w:tcW w:w="10491" w:type="dxa"/>
            <w:gridSpan w:val="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11" o:spid="_x0000_i1032" type="#_x0000_t75" style="width:224.25pt;height:32.25pt;visibility:visible">
                  <v:imagedata r:id="rId11" o:title=""/>
                </v:shape>
              </w:pict>
            </w:r>
          </w:p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9.</w:t>
            </w:r>
          </w:p>
        </w:tc>
        <w:tc>
          <w:tcPr>
            <w:tcW w:w="10491" w:type="dxa"/>
            <w:gridSpan w:val="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3" o:spid="_x0000_i1033" type="#_x0000_t75" style="width:219.75pt;height:69.75pt;visibility:visible">
                  <v:imagedata r:id="rId12" o:title=""/>
                </v:shape>
              </w:pict>
            </w:r>
          </w:p>
        </w:tc>
      </w:tr>
      <w:tr w:rsidR="00B149E9" w:rsidRPr="00094775" w:rsidTr="00094775">
        <w:trPr>
          <w:trHeight w:val="2776"/>
        </w:trPr>
        <w:tc>
          <w:tcPr>
            <w:tcW w:w="534" w:type="dxa"/>
            <w:tcBorders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10.</w:t>
            </w:r>
          </w:p>
        </w:tc>
        <w:tc>
          <w:tcPr>
            <w:tcW w:w="10491" w:type="dxa"/>
            <w:gridSpan w:val="5"/>
            <w:tcBorders>
              <w:lef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szCs w:val="16"/>
              </w:rPr>
            </w:pPr>
            <w:r w:rsidRPr="00094775">
              <w:rPr>
                <w:noProof/>
                <w:szCs w:val="16"/>
                <w:lang w:eastAsia="tr-TR"/>
              </w:rPr>
              <w:pict>
                <v:shape id="Resim 9" o:spid="_x0000_i1034" type="#_x0000_t75" style="width:187.5pt;height:57pt;visibility:visible">
                  <v:imagedata r:id="rId13" o:title=""/>
                </v:shape>
              </w:pict>
            </w:r>
          </w:p>
        </w:tc>
      </w:tr>
      <w:tr w:rsidR="00B149E9" w:rsidRPr="00094775" w:rsidTr="00094775">
        <w:tc>
          <w:tcPr>
            <w:tcW w:w="11025" w:type="dxa"/>
            <w:gridSpan w:val="6"/>
            <w:tcBorders>
              <w:left w:val="nil"/>
              <w:bottom w:val="nil"/>
              <w:right w:val="nil"/>
            </w:tcBorders>
          </w:tcPr>
          <w:p w:rsidR="00B149E9" w:rsidRPr="00094775" w:rsidRDefault="00B149E9" w:rsidP="00094775">
            <w:pPr>
              <w:spacing w:after="0" w:line="240" w:lineRule="auto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 xml:space="preserve">Not :  </w:t>
            </w:r>
            <w:r w:rsidRPr="00094775">
              <w:rPr>
                <w:szCs w:val="16"/>
              </w:rPr>
              <w:t>Her sorunun doğru ve tam çözümü  10  puandır.</w:t>
            </w:r>
            <w:r w:rsidRPr="00094775">
              <w:rPr>
                <w:b/>
                <w:szCs w:val="16"/>
              </w:rPr>
              <w:t xml:space="preserve">  BAŞARILAR...</w:t>
            </w:r>
          </w:p>
        </w:tc>
      </w:tr>
      <w:tr w:rsidR="00B149E9" w:rsidRPr="00094775" w:rsidTr="00094775"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26.12.2015</w:t>
            </w:r>
          </w:p>
        </w:tc>
      </w:tr>
      <w:tr w:rsidR="00B149E9" w:rsidRPr="00094775" w:rsidTr="00094775"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Yusuf  YAŞAR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</w:tr>
      <w:tr w:rsidR="00B149E9" w:rsidRPr="00094775" w:rsidTr="00094775"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  <w:r w:rsidRPr="00094775">
              <w:rPr>
                <w:sz w:val="20"/>
                <w:szCs w:val="16"/>
              </w:rPr>
              <w:t>Matematik Öğrt.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Cs w:val="16"/>
              </w:rPr>
            </w:pPr>
            <w:r w:rsidRPr="00094775">
              <w:rPr>
                <w:b/>
                <w:szCs w:val="16"/>
              </w:rPr>
              <w:t>Nuriye  TÜKEL</w:t>
            </w:r>
          </w:p>
        </w:tc>
      </w:tr>
      <w:tr w:rsidR="00B149E9" w:rsidRPr="00094775" w:rsidTr="00094775"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szCs w:val="16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9E9" w:rsidRPr="00094775" w:rsidRDefault="00B149E9" w:rsidP="00094775">
            <w:pPr>
              <w:spacing w:after="0" w:line="240" w:lineRule="auto"/>
              <w:jc w:val="center"/>
              <w:rPr>
                <w:b/>
                <w:sz w:val="20"/>
                <w:szCs w:val="16"/>
              </w:rPr>
            </w:pPr>
            <w:r w:rsidRPr="00094775">
              <w:rPr>
                <w:b/>
                <w:sz w:val="20"/>
                <w:szCs w:val="16"/>
              </w:rPr>
              <w:t>Müdür Yrd.</w:t>
            </w:r>
          </w:p>
        </w:tc>
      </w:tr>
    </w:tbl>
    <w:p w:rsidR="00B149E9" w:rsidRPr="008B6910" w:rsidRDefault="00B149E9" w:rsidP="004325BB">
      <w:pPr>
        <w:rPr>
          <w:b/>
          <w:szCs w:val="16"/>
        </w:rPr>
      </w:pPr>
    </w:p>
    <w:sectPr w:rsidR="00B149E9" w:rsidRPr="008B6910" w:rsidSect="002C7202">
      <w:pgSz w:w="11906" w:h="16838"/>
      <w:pgMar w:top="454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58C"/>
    <w:rsid w:val="00094775"/>
    <w:rsid w:val="000D7D9D"/>
    <w:rsid w:val="001014EC"/>
    <w:rsid w:val="0014058C"/>
    <w:rsid w:val="00180DDD"/>
    <w:rsid w:val="0022145B"/>
    <w:rsid w:val="002254F2"/>
    <w:rsid w:val="002C7202"/>
    <w:rsid w:val="003425C9"/>
    <w:rsid w:val="00362CE9"/>
    <w:rsid w:val="00363CE2"/>
    <w:rsid w:val="003977E8"/>
    <w:rsid w:val="003F723B"/>
    <w:rsid w:val="004325BB"/>
    <w:rsid w:val="00436393"/>
    <w:rsid w:val="00481936"/>
    <w:rsid w:val="004D027D"/>
    <w:rsid w:val="004D09FA"/>
    <w:rsid w:val="004F370D"/>
    <w:rsid w:val="004F5B30"/>
    <w:rsid w:val="00534FCD"/>
    <w:rsid w:val="00547BE5"/>
    <w:rsid w:val="005779B7"/>
    <w:rsid w:val="005B28C4"/>
    <w:rsid w:val="005C73E5"/>
    <w:rsid w:val="005D33F1"/>
    <w:rsid w:val="006133C5"/>
    <w:rsid w:val="00635F9A"/>
    <w:rsid w:val="00676DDD"/>
    <w:rsid w:val="00677562"/>
    <w:rsid w:val="00686BA5"/>
    <w:rsid w:val="006C22A8"/>
    <w:rsid w:val="006C6F6A"/>
    <w:rsid w:val="006E027C"/>
    <w:rsid w:val="007030BF"/>
    <w:rsid w:val="00766D9B"/>
    <w:rsid w:val="007D212D"/>
    <w:rsid w:val="007D3B89"/>
    <w:rsid w:val="0082377A"/>
    <w:rsid w:val="0088121A"/>
    <w:rsid w:val="008B6910"/>
    <w:rsid w:val="00A52278"/>
    <w:rsid w:val="00A81069"/>
    <w:rsid w:val="00AD7799"/>
    <w:rsid w:val="00B149E9"/>
    <w:rsid w:val="00B34F3E"/>
    <w:rsid w:val="00B50A6E"/>
    <w:rsid w:val="00BB0CE0"/>
    <w:rsid w:val="00BE5747"/>
    <w:rsid w:val="00C02466"/>
    <w:rsid w:val="00C23752"/>
    <w:rsid w:val="00C35DA8"/>
    <w:rsid w:val="00C36BB2"/>
    <w:rsid w:val="00CA43A4"/>
    <w:rsid w:val="00D032EA"/>
    <w:rsid w:val="00D4330C"/>
    <w:rsid w:val="00D84D99"/>
    <w:rsid w:val="00D94001"/>
    <w:rsid w:val="00DA3D67"/>
    <w:rsid w:val="00E14FFB"/>
    <w:rsid w:val="00E73329"/>
    <w:rsid w:val="00EC46CD"/>
    <w:rsid w:val="00EF1D0A"/>
    <w:rsid w:val="00F00E58"/>
    <w:rsid w:val="00F07773"/>
    <w:rsid w:val="00F242F7"/>
    <w:rsid w:val="00F9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D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99"/>
    <w:rsid w:val="002C7202"/>
    <w:pPr>
      <w:tabs>
        <w:tab w:val="decimal" w:pos="360"/>
      </w:tabs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rsid w:val="002C7202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C7202"/>
    <w:rPr>
      <w:rFonts w:eastAsia="Times New Roman" w:cs="Times New Roman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2C7202"/>
    <w:rPr>
      <w:rFonts w:eastAsia="Times New Roman" w:cs="Times New Roman"/>
      <w:i/>
      <w:iCs/>
      <w:color w:val="808080"/>
      <w:sz w:val="22"/>
      <w:szCs w:val="22"/>
      <w:lang w:val="tr-TR"/>
    </w:rPr>
  </w:style>
  <w:style w:type="table" w:customStyle="1" w:styleId="AkGlgeleme-Vurgu11">
    <w:name w:val="Açık Gölgeleme - Vurgu 11"/>
    <w:uiPriority w:val="99"/>
    <w:rsid w:val="002C7202"/>
    <w:rPr>
      <w:rFonts w:eastAsia="Times New Roman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uiPriority w:val="99"/>
    <w:rsid w:val="002C720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60</Words>
  <Characters>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Computer</dc:creator>
  <cp:keywords/>
  <dc:description/>
  <cp:lastModifiedBy>BİRSEN</cp:lastModifiedBy>
  <cp:revision>14</cp:revision>
  <dcterms:created xsi:type="dcterms:W3CDTF">2014-12-25T19:57:00Z</dcterms:created>
  <dcterms:modified xsi:type="dcterms:W3CDTF">2015-12-20T13:39:00Z</dcterms:modified>
</cp:coreProperties>
</file>